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616" w:rsidRPr="00B30BF0" w:rsidRDefault="00B86616" w:rsidP="00796932">
      <w:pPr>
        <w:pStyle w:val="Heading2"/>
        <w:keepNext w:val="0"/>
        <w:ind w:left="6372" w:firstLine="708"/>
        <w:jc w:val="center"/>
        <w:rPr>
          <w:rFonts w:ascii="Times New Roman" w:hAnsi="Times New Roman"/>
          <w:i w:val="0"/>
          <w:sz w:val="32"/>
          <w:szCs w:val="32"/>
        </w:rPr>
      </w:pPr>
      <w:r w:rsidRPr="00D8718F">
        <w:rPr>
          <w:rFonts w:ascii="Times New Roman" w:hAnsi="Times New Roman"/>
          <w:sz w:val="24"/>
          <w:szCs w:val="24"/>
        </w:rPr>
        <w:t xml:space="preserve">Образец № </w:t>
      </w:r>
      <w:r>
        <w:rPr>
          <w:rFonts w:ascii="Times New Roman" w:hAnsi="Times New Roman"/>
          <w:sz w:val="24"/>
          <w:szCs w:val="24"/>
        </w:rPr>
        <w:t>5</w:t>
      </w:r>
    </w:p>
    <w:p w:rsidR="00B86616" w:rsidRDefault="00B86616" w:rsidP="00175FDD"/>
    <w:p w:rsidR="00B86616" w:rsidRPr="00175FDD" w:rsidRDefault="00B86616" w:rsidP="00175F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5FDD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B86616" w:rsidRPr="00175FDD" w:rsidRDefault="00B86616" w:rsidP="00175F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5FDD">
        <w:rPr>
          <w:rFonts w:ascii="Times New Roman" w:hAnsi="Times New Roman" w:cs="Times New Roman"/>
          <w:b/>
          <w:sz w:val="24"/>
          <w:szCs w:val="24"/>
        </w:rPr>
        <w:t>за конфиденциалност по чл. 33, ал. 4 ЗОП</w:t>
      </w:r>
    </w:p>
    <w:p w:rsidR="00B86616" w:rsidRPr="00175FDD" w:rsidRDefault="00B86616" w:rsidP="00175FD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86616" w:rsidRPr="00175FDD" w:rsidRDefault="00B86616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FDD">
        <w:rPr>
          <w:rFonts w:ascii="Times New Roman" w:hAnsi="Times New Roman" w:cs="Times New Roman"/>
          <w:sz w:val="24"/>
          <w:szCs w:val="24"/>
        </w:rPr>
        <w:t>Подписаният/ата ……………………………………………………………….………………,</w:t>
      </w:r>
    </w:p>
    <w:p w:rsidR="00B86616" w:rsidRPr="00175FDD" w:rsidRDefault="00B86616" w:rsidP="00175FD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75FDD">
        <w:rPr>
          <w:rFonts w:ascii="Times New Roman" w:hAnsi="Times New Roman" w:cs="Times New Roman"/>
          <w:i/>
          <w:sz w:val="24"/>
          <w:szCs w:val="24"/>
        </w:rPr>
        <w:t>(трите имена)</w:t>
      </w:r>
    </w:p>
    <w:p w:rsidR="00B86616" w:rsidRPr="00175FDD" w:rsidRDefault="00B86616" w:rsidP="00175FD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86616" w:rsidRPr="00175FDD" w:rsidRDefault="00B86616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FDD">
        <w:rPr>
          <w:rFonts w:ascii="Times New Roman" w:hAnsi="Times New Roman" w:cs="Times New Roman"/>
          <w:sz w:val="24"/>
          <w:szCs w:val="24"/>
        </w:rPr>
        <w:t>данни по документ за самоличност …………………………………………..………………,</w:t>
      </w:r>
    </w:p>
    <w:p w:rsidR="00B86616" w:rsidRPr="00175FDD" w:rsidRDefault="00B86616" w:rsidP="00175FD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75FDD">
        <w:rPr>
          <w:rFonts w:ascii="Times New Roman" w:hAnsi="Times New Roman" w:cs="Times New Roman"/>
          <w:i/>
          <w:sz w:val="24"/>
          <w:szCs w:val="24"/>
        </w:rPr>
        <w:t>(номер на лична карта, дата, орган и място на издаването)</w:t>
      </w:r>
    </w:p>
    <w:p w:rsidR="00B86616" w:rsidRPr="00175FDD" w:rsidRDefault="00B86616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6616" w:rsidRPr="00175FDD" w:rsidRDefault="00B86616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FDD">
        <w:rPr>
          <w:rFonts w:ascii="Times New Roman" w:hAnsi="Times New Roman" w:cs="Times New Roman"/>
          <w:sz w:val="24"/>
          <w:szCs w:val="24"/>
        </w:rPr>
        <w:t>в качеството си на ………………………………………………………………………………</w:t>
      </w:r>
    </w:p>
    <w:p w:rsidR="00B86616" w:rsidRPr="00175FDD" w:rsidRDefault="00B86616" w:rsidP="00175FD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75FDD">
        <w:rPr>
          <w:rFonts w:ascii="Times New Roman" w:hAnsi="Times New Roman" w:cs="Times New Roman"/>
          <w:i/>
          <w:sz w:val="24"/>
          <w:szCs w:val="24"/>
        </w:rPr>
        <w:t>(длъжност)</w:t>
      </w:r>
    </w:p>
    <w:p w:rsidR="00B86616" w:rsidRPr="00175FDD" w:rsidRDefault="00B86616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6616" w:rsidRPr="00175FDD" w:rsidRDefault="00B86616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FDD">
        <w:rPr>
          <w:rFonts w:ascii="Times New Roman" w:hAnsi="Times New Roman" w:cs="Times New Roman"/>
          <w:sz w:val="24"/>
          <w:szCs w:val="24"/>
        </w:rPr>
        <w:t xml:space="preserve">на ………………………………………………………………………………………………., </w:t>
      </w:r>
    </w:p>
    <w:p w:rsidR="00B86616" w:rsidRPr="00175FDD" w:rsidRDefault="00B86616" w:rsidP="00175FD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75FDD">
        <w:rPr>
          <w:rFonts w:ascii="Times New Roman" w:hAnsi="Times New Roman" w:cs="Times New Roman"/>
          <w:i/>
          <w:sz w:val="24"/>
          <w:szCs w:val="24"/>
        </w:rPr>
        <w:t>(наименование на участника)</w:t>
      </w:r>
    </w:p>
    <w:p w:rsidR="00B86616" w:rsidRPr="00175FDD" w:rsidRDefault="00B86616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6616" w:rsidRPr="00175FDD" w:rsidRDefault="00B86616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FDD">
        <w:rPr>
          <w:rFonts w:ascii="Times New Roman" w:hAnsi="Times New Roman" w:cs="Times New Roman"/>
          <w:sz w:val="24"/>
          <w:szCs w:val="24"/>
        </w:rPr>
        <w:t xml:space="preserve">ЕИК/БУЛСТАТ ............................................................................................................................ </w:t>
      </w:r>
    </w:p>
    <w:p w:rsidR="00B86616" w:rsidRDefault="00B86616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6616" w:rsidRPr="00284051" w:rsidRDefault="00B86616" w:rsidP="00605A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75FDD">
        <w:rPr>
          <w:rFonts w:ascii="Times New Roman" w:hAnsi="Times New Roman" w:cs="Times New Roman"/>
          <w:sz w:val="24"/>
          <w:szCs w:val="24"/>
        </w:rPr>
        <w:t>участник в процедура за възлагане на обществена поръчка с предмет</w:t>
      </w:r>
      <w:r w:rsidRPr="00F81265"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_GoBack"/>
      <w:bookmarkEnd w:id="0"/>
      <w:r w:rsidRPr="00F81265">
        <w:rPr>
          <w:rStyle w:val="5pt"/>
          <w:rFonts w:ascii="Times New Roman" w:hAnsi="Times New Roman" w:cs="Times New Roman"/>
          <w:color w:val="000000"/>
          <w:sz w:val="24"/>
          <w:szCs w:val="24"/>
          <w:lang w:eastAsia="ru-RU"/>
        </w:rPr>
        <w:t>„Изготвяне на технически проект за обект: „Реконструкция на улична мрежа в Община Искър”</w:t>
      </w:r>
    </w:p>
    <w:p w:rsidR="00B86616" w:rsidRPr="00557D7B" w:rsidRDefault="00B86616" w:rsidP="00F812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86616" w:rsidRPr="00175FDD" w:rsidRDefault="00B86616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6616" w:rsidRPr="00175FDD" w:rsidRDefault="00B86616" w:rsidP="00F911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5FDD">
        <w:rPr>
          <w:rFonts w:ascii="Times New Roman" w:hAnsi="Times New Roman" w:cs="Times New Roman"/>
          <w:b/>
          <w:sz w:val="24"/>
          <w:szCs w:val="24"/>
        </w:rPr>
        <w:t>ДЕКЛАРИРАМ:</w:t>
      </w:r>
    </w:p>
    <w:p w:rsidR="00B86616" w:rsidRPr="00175FDD" w:rsidRDefault="00B86616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6616" w:rsidRPr="00175FDD" w:rsidRDefault="00B86616" w:rsidP="00A361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5FDD">
        <w:rPr>
          <w:rFonts w:ascii="Times New Roman" w:hAnsi="Times New Roman" w:cs="Times New Roman"/>
          <w:sz w:val="24"/>
          <w:szCs w:val="24"/>
        </w:rPr>
        <w:t xml:space="preserve">1. Информацията, съдържаща се в …………………….. (посочват се конкретна част/части от техническото предложение) от техническото ни предложение, да се счита за конфиденциална, тъй като съдържа технически и/или търговски тайни (вярното се подчертава). </w:t>
      </w:r>
    </w:p>
    <w:p w:rsidR="00B86616" w:rsidRPr="00175FDD" w:rsidRDefault="00B86616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6616" w:rsidRPr="00175FDD" w:rsidRDefault="00B86616" w:rsidP="00A361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5FDD">
        <w:rPr>
          <w:rFonts w:ascii="Times New Roman" w:hAnsi="Times New Roman" w:cs="Times New Roman"/>
          <w:sz w:val="24"/>
          <w:szCs w:val="24"/>
        </w:rPr>
        <w:t>2. Не бихме желали информацията по т. 1 да бъде разкривана от възложителя, освен в предвидените от закона случаи.</w:t>
      </w:r>
    </w:p>
    <w:p w:rsidR="00B86616" w:rsidRDefault="00B86616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6616" w:rsidRPr="00175FDD" w:rsidRDefault="00B86616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6616" w:rsidRPr="00175FDD" w:rsidRDefault="00B86616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FDD">
        <w:rPr>
          <w:rFonts w:ascii="Times New Roman" w:hAnsi="Times New Roman" w:cs="Times New Roman"/>
          <w:sz w:val="24"/>
          <w:szCs w:val="24"/>
        </w:rPr>
        <w:t>Име и фамилия</w:t>
      </w:r>
      <w:r>
        <w:rPr>
          <w:rFonts w:ascii="Times New Roman" w:hAnsi="Times New Roman" w:cs="Times New Roman"/>
          <w:sz w:val="24"/>
          <w:szCs w:val="24"/>
          <w:lang w:val="bg-BG"/>
        </w:rPr>
        <w:t>:</w:t>
      </w:r>
      <w:r w:rsidRPr="00175FDD">
        <w:rPr>
          <w:rFonts w:ascii="Times New Roman" w:hAnsi="Times New Roman" w:cs="Times New Roman"/>
          <w:sz w:val="24"/>
          <w:szCs w:val="24"/>
        </w:rPr>
        <w:t xml:space="preserve"> …………………………………………….</w:t>
      </w:r>
    </w:p>
    <w:p w:rsidR="00B86616" w:rsidRPr="00175FDD" w:rsidRDefault="00B86616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6616" w:rsidRPr="00175FDD" w:rsidRDefault="00B86616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6616" w:rsidRPr="00175FDD" w:rsidRDefault="00B86616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FDD">
        <w:rPr>
          <w:rFonts w:ascii="Times New Roman" w:hAnsi="Times New Roman" w:cs="Times New Roman"/>
          <w:sz w:val="24"/>
          <w:szCs w:val="24"/>
        </w:rPr>
        <w:t>Подпис (и печат)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  <w:r w:rsidRPr="00175FDD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:rsidR="00B86616" w:rsidRDefault="00B86616" w:rsidP="002840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86616" w:rsidRPr="00175FDD" w:rsidRDefault="00B86616" w:rsidP="002840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FDD">
        <w:rPr>
          <w:rFonts w:ascii="Times New Roman" w:hAnsi="Times New Roman" w:cs="Times New Roman"/>
          <w:sz w:val="24"/>
          <w:szCs w:val="24"/>
        </w:rPr>
        <w:t>Дата</w:t>
      </w:r>
      <w:r>
        <w:rPr>
          <w:rFonts w:ascii="Times New Roman" w:hAnsi="Times New Roman" w:cs="Times New Roman"/>
          <w:sz w:val="24"/>
          <w:szCs w:val="24"/>
          <w:lang w:val="bg-BG"/>
        </w:rPr>
        <w:t>:</w:t>
      </w:r>
      <w:r w:rsidRPr="00175FDD">
        <w:rPr>
          <w:rFonts w:ascii="Times New Roman" w:hAnsi="Times New Roman" w:cs="Times New Roman"/>
          <w:sz w:val="24"/>
          <w:szCs w:val="24"/>
        </w:rPr>
        <w:t xml:space="preserve"> ………………………</w:t>
      </w:r>
    </w:p>
    <w:p w:rsidR="00B86616" w:rsidRPr="00175FDD" w:rsidRDefault="00B86616" w:rsidP="002840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6616" w:rsidRPr="00175FDD" w:rsidRDefault="00B86616" w:rsidP="00175F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86616" w:rsidRPr="00175FDD" w:rsidSect="004C567C">
      <w:headerReference w:type="default" r:id="rId7"/>
      <w:pgSz w:w="12240" w:h="15840"/>
      <w:pgMar w:top="1417" w:right="1260" w:bottom="89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616" w:rsidRDefault="00B86616">
      <w:r>
        <w:separator/>
      </w:r>
    </w:p>
  </w:endnote>
  <w:endnote w:type="continuationSeparator" w:id="0">
    <w:p w:rsidR="00B86616" w:rsidRDefault="00B86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616" w:rsidRDefault="00B86616">
      <w:r>
        <w:separator/>
      </w:r>
    </w:p>
  </w:footnote>
  <w:footnote w:type="continuationSeparator" w:id="0">
    <w:p w:rsidR="00B86616" w:rsidRDefault="00B866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616" w:rsidRPr="00FF13AA" w:rsidRDefault="00B86616" w:rsidP="00FF13AA">
    <w:pPr>
      <w:spacing w:after="120"/>
      <w:ind w:firstLine="709"/>
      <w:jc w:val="center"/>
      <w:rPr>
        <w:rFonts w:ascii="Times New Roman" w:hAnsi="Times New Roman" w:cs="Times New Roman"/>
        <w:i/>
        <w:sz w:val="24"/>
        <w:szCs w:val="24"/>
      </w:rPr>
    </w:pPr>
    <w:r w:rsidRPr="00FF13AA">
      <w:rPr>
        <w:rFonts w:ascii="Times New Roman" w:hAnsi="Times New Roman" w:cs="Times New Roman"/>
        <w:sz w:val="24"/>
        <w:szCs w:val="24"/>
        <w:lang w:val="bg-BG"/>
      </w:rPr>
      <w:t>„Изготвяне на технически проект за обект: ”Реконструкция на улична мрежа в община Искър”</w:t>
    </w:r>
  </w:p>
  <w:p w:rsidR="00B86616" w:rsidRDefault="00B8661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8908A3"/>
    <w:multiLevelType w:val="hybridMultilevel"/>
    <w:tmpl w:val="0AFCD4DE"/>
    <w:lvl w:ilvl="0" w:tplc="0409000F">
      <w:start w:val="1"/>
      <w:numFmt w:val="decimal"/>
      <w:lvlText w:val="%1."/>
      <w:lvlJc w:val="left"/>
      <w:pPr>
        <w:ind w:left="3192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07B9B"/>
    <w:rsid w:val="000444DF"/>
    <w:rsid w:val="00073F7D"/>
    <w:rsid w:val="00092365"/>
    <w:rsid w:val="000A236B"/>
    <w:rsid w:val="00144DD8"/>
    <w:rsid w:val="0014616E"/>
    <w:rsid w:val="00175FDD"/>
    <w:rsid w:val="001D1480"/>
    <w:rsid w:val="002136DF"/>
    <w:rsid w:val="00243C93"/>
    <w:rsid w:val="00284051"/>
    <w:rsid w:val="002B07D2"/>
    <w:rsid w:val="002D422F"/>
    <w:rsid w:val="0035389D"/>
    <w:rsid w:val="00384360"/>
    <w:rsid w:val="003A3ED8"/>
    <w:rsid w:val="003C08AD"/>
    <w:rsid w:val="00402E5C"/>
    <w:rsid w:val="00403677"/>
    <w:rsid w:val="00405544"/>
    <w:rsid w:val="00411A01"/>
    <w:rsid w:val="00417EA7"/>
    <w:rsid w:val="004B379B"/>
    <w:rsid w:val="004C567C"/>
    <w:rsid w:val="004D1211"/>
    <w:rsid w:val="004E745B"/>
    <w:rsid w:val="004F17B7"/>
    <w:rsid w:val="004F2E42"/>
    <w:rsid w:val="00514004"/>
    <w:rsid w:val="005177EF"/>
    <w:rsid w:val="00517F77"/>
    <w:rsid w:val="00525117"/>
    <w:rsid w:val="0053678F"/>
    <w:rsid w:val="00557D7B"/>
    <w:rsid w:val="005D7D46"/>
    <w:rsid w:val="00605A7C"/>
    <w:rsid w:val="00612A08"/>
    <w:rsid w:val="006304B4"/>
    <w:rsid w:val="00697709"/>
    <w:rsid w:val="006D579E"/>
    <w:rsid w:val="006E53AE"/>
    <w:rsid w:val="00743159"/>
    <w:rsid w:val="007449DE"/>
    <w:rsid w:val="00796932"/>
    <w:rsid w:val="007A68F9"/>
    <w:rsid w:val="007D48F2"/>
    <w:rsid w:val="007F2EEA"/>
    <w:rsid w:val="00802748"/>
    <w:rsid w:val="00883461"/>
    <w:rsid w:val="008B0600"/>
    <w:rsid w:val="008C566F"/>
    <w:rsid w:val="00914CF4"/>
    <w:rsid w:val="00925E92"/>
    <w:rsid w:val="00932FD4"/>
    <w:rsid w:val="00971C43"/>
    <w:rsid w:val="009A3173"/>
    <w:rsid w:val="009D27B5"/>
    <w:rsid w:val="009D4B78"/>
    <w:rsid w:val="00A13ADD"/>
    <w:rsid w:val="00A14D01"/>
    <w:rsid w:val="00A31F7E"/>
    <w:rsid w:val="00A35DE1"/>
    <w:rsid w:val="00A36155"/>
    <w:rsid w:val="00A83BF8"/>
    <w:rsid w:val="00A950D1"/>
    <w:rsid w:val="00B06B2B"/>
    <w:rsid w:val="00B11344"/>
    <w:rsid w:val="00B23AD6"/>
    <w:rsid w:val="00B30BF0"/>
    <w:rsid w:val="00B52906"/>
    <w:rsid w:val="00B72438"/>
    <w:rsid w:val="00B86616"/>
    <w:rsid w:val="00BA6D2C"/>
    <w:rsid w:val="00BC7AF8"/>
    <w:rsid w:val="00BF2519"/>
    <w:rsid w:val="00BF557D"/>
    <w:rsid w:val="00C52282"/>
    <w:rsid w:val="00C81567"/>
    <w:rsid w:val="00CC0C1B"/>
    <w:rsid w:val="00D12EE9"/>
    <w:rsid w:val="00D240AD"/>
    <w:rsid w:val="00D50F1C"/>
    <w:rsid w:val="00D63CDE"/>
    <w:rsid w:val="00D67E9C"/>
    <w:rsid w:val="00D8718F"/>
    <w:rsid w:val="00DB1B08"/>
    <w:rsid w:val="00E94CF0"/>
    <w:rsid w:val="00EB2362"/>
    <w:rsid w:val="00EF18C2"/>
    <w:rsid w:val="00F03542"/>
    <w:rsid w:val="00F3072E"/>
    <w:rsid w:val="00F34D6A"/>
    <w:rsid w:val="00F42513"/>
    <w:rsid w:val="00F74961"/>
    <w:rsid w:val="00F81265"/>
    <w:rsid w:val="00F911D7"/>
    <w:rsid w:val="00FE5C52"/>
    <w:rsid w:val="00FF13AA"/>
    <w:rsid w:val="00FF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796932"/>
    <w:pPr>
      <w:keepNext/>
      <w:spacing w:after="0" w:line="240" w:lineRule="auto"/>
      <w:jc w:val="both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35DE1"/>
    <w:rPr>
      <w:rFonts w:ascii="Cambria" w:hAnsi="Cambria" w:cs="Times New Roman"/>
      <w:b/>
      <w:i/>
      <w:sz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A68F9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07B9B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7A68F9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07B9B"/>
    <w:rPr>
      <w:rFonts w:eastAsia="Times New Roman" w:cs="Times New Roman"/>
      <w:lang w:val="en-US" w:eastAsia="en-US"/>
    </w:rPr>
  </w:style>
  <w:style w:type="paragraph" w:styleId="NormalWeb">
    <w:name w:val="Normal (Web)"/>
    <w:basedOn w:val="Normal"/>
    <w:uiPriority w:val="99"/>
    <w:rsid w:val="007A68F9"/>
    <w:rPr>
      <w:rFonts w:ascii="Times New Roman" w:hAnsi="Times New Roman" w:cs="Times New Roman"/>
      <w:sz w:val="24"/>
      <w:szCs w:val="24"/>
      <w:lang w:val="bg-BG"/>
    </w:rPr>
  </w:style>
  <w:style w:type="character" w:customStyle="1" w:styleId="5pt">
    <w:name w:val="Основной текст + 5 pt"/>
    <w:aliases w:val="Полужирный,Интервал 0 pt"/>
    <w:uiPriority w:val="99"/>
    <w:rsid w:val="00DB1B08"/>
    <w:rPr>
      <w:rFonts w:ascii="Arial" w:hAnsi="Arial"/>
      <w:b/>
      <w:spacing w:val="2"/>
      <w:sz w:val="1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386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170</Words>
  <Characters>975</Characters>
  <Application>Microsoft Office Outlook</Application>
  <DocSecurity>0</DocSecurity>
  <Lines>0</Lines>
  <Paragraphs>0</Paragraphs>
  <ScaleCrop>false</ScaleCrop>
  <Company>XARA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9</dc:title>
  <dc:subject/>
  <dc:creator>staroselci</dc:creator>
  <cp:keywords/>
  <dc:description/>
  <cp:lastModifiedBy>ISKAR 7</cp:lastModifiedBy>
  <cp:revision>20</cp:revision>
  <dcterms:created xsi:type="dcterms:W3CDTF">2015-04-29T11:14:00Z</dcterms:created>
  <dcterms:modified xsi:type="dcterms:W3CDTF">2016-02-12T08:40:00Z</dcterms:modified>
</cp:coreProperties>
</file>